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869" w:rsidRPr="00807C9B" w:rsidRDefault="002A2869" w:rsidP="002A28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William CROSSEBY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(fl.1449)</w:t>
      </w:r>
    </w:p>
    <w:p w:rsidR="002A2869" w:rsidRPr="00807C9B" w:rsidRDefault="002A2869" w:rsidP="002A28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Cartwright.</w:t>
      </w:r>
    </w:p>
    <w:p w:rsidR="002A2869" w:rsidRPr="00807C9B" w:rsidRDefault="002A2869" w:rsidP="002A28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A2869" w:rsidRPr="00807C9B" w:rsidRDefault="002A2869" w:rsidP="002A28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A2869" w:rsidRPr="00807C9B" w:rsidRDefault="002A2869" w:rsidP="002A2869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Freeman.  (R.F.Y. p.169)</w:t>
      </w:r>
    </w:p>
    <w:p w:rsidR="002A2869" w:rsidRPr="00807C9B" w:rsidRDefault="002A2869" w:rsidP="002A28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A2869" w:rsidRPr="00807C9B" w:rsidRDefault="002A2869" w:rsidP="002A28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A2869" w:rsidRPr="00807C9B" w:rsidRDefault="002A2869" w:rsidP="002A2869">
      <w:pPr>
        <w:pStyle w:val="Body"/>
        <w:rPr>
          <w:rFonts w:ascii="Times New Roman" w:eastAsia="Chalkduster" w:hAnsi="Times New Roman" w:cs="Times New Roman"/>
          <w:sz w:val="24"/>
          <w:szCs w:val="24"/>
          <w:u w:val="single"/>
        </w:rPr>
      </w:pPr>
      <w:r w:rsidRPr="00807C9B">
        <w:rPr>
          <w:rFonts w:ascii="Times New Roman" w:hAnsi="Times New Roman" w:cs="Times New Roman"/>
          <w:sz w:val="24"/>
          <w:szCs w:val="24"/>
        </w:rPr>
        <w:t>3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869" w:rsidRDefault="002A2869" w:rsidP="00920DE3">
      <w:pPr>
        <w:spacing w:after="0" w:line="240" w:lineRule="auto"/>
      </w:pPr>
      <w:r>
        <w:separator/>
      </w:r>
    </w:p>
  </w:endnote>
  <w:endnote w:type="continuationSeparator" w:id="0">
    <w:p w:rsidR="002A2869" w:rsidRDefault="002A28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869" w:rsidRDefault="002A2869" w:rsidP="00920DE3">
      <w:pPr>
        <w:spacing w:after="0" w:line="240" w:lineRule="auto"/>
      </w:pPr>
      <w:r>
        <w:separator/>
      </w:r>
    </w:p>
  </w:footnote>
  <w:footnote w:type="continuationSeparator" w:id="0">
    <w:p w:rsidR="002A2869" w:rsidRDefault="002A28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869"/>
    <w:rsid w:val="00120749"/>
    <w:rsid w:val="002A286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A28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A28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2014-02-06T21:12:00Z</dcterms:created>
  <dcterms:modified xsi:type="dcterms:W3CDTF">2014-02-06T21:12:00Z</dcterms:modified>
</cp:coreProperties>
</file>